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tbl>
      <w:tblPr>
        <w:tblStyle w:val="Tabellenraster"/>
        <w:tblW w:w="9747" w:type="dxa"/>
        <w:tblLook w:val="04A0" w:firstRow="1" w:lastRow="0" w:firstColumn="1" w:lastColumn="0" w:noHBand="0" w:noVBand="1"/>
      </w:tblPr>
      <w:tblGrid>
        <w:gridCol w:w="4786"/>
        <w:gridCol w:w="1701"/>
        <w:gridCol w:w="1701"/>
        <w:gridCol w:w="1559"/>
      </w:tblGrid>
      <w:tr w:rsidR="009A7EC0" w:rsidTr="00136548">
        <w:tc>
          <w:tcPr>
            <w:tcW w:w="9747" w:type="dxa"/>
            <w:gridSpan w:val="4"/>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445EAD">
            <w:pPr>
              <w:spacing w:before="120" w:after="120"/>
            </w:pPr>
            <w:r w:rsidRPr="00A30E0C">
              <w:rPr>
                <w:b/>
              </w:rPr>
              <w:t>Ziffer</w:t>
            </w:r>
            <w:r w:rsidR="00A30E0C">
              <w:tab/>
            </w:r>
            <w:r w:rsidR="00BC223E">
              <w:tab/>
            </w:r>
            <w:r w:rsidR="00BC223E">
              <w:tab/>
            </w:r>
            <w:r w:rsidR="00BC223E">
              <w:tab/>
            </w:r>
            <w:r w:rsidR="00BC223E">
              <w:tab/>
            </w:r>
            <w:r w:rsidR="009A7EC0" w:rsidRPr="009B790A">
              <w:rPr>
                <w:b/>
              </w:rPr>
              <w:t>„</w:t>
            </w:r>
            <w:r w:rsidR="00445EAD" w:rsidRPr="00445EAD">
              <w:rPr>
                <w:b/>
              </w:rPr>
              <w:t>XX.</w:t>
            </w:r>
            <w:r w:rsidR="00445EAD">
              <w:rPr>
                <w:b/>
              </w:rPr>
              <w:t xml:space="preserve"> </w:t>
            </w:r>
            <w:r w:rsidR="00445EAD" w:rsidRPr="00445EAD">
              <w:rPr>
                <w:b/>
              </w:rPr>
              <w:t>Musikschullehrerinnen und Musikschullehrer</w:t>
            </w:r>
            <w:r w:rsidR="00553998">
              <w:rPr>
                <w:b/>
              </w:rPr>
              <w:t>“</w:t>
            </w:r>
          </w:p>
        </w:tc>
      </w:tr>
      <w:tr w:rsidR="00BC223E" w:rsidRPr="0001508F" w:rsidTr="00AB7BD2">
        <w:tc>
          <w:tcPr>
            <w:tcW w:w="4786" w:type="dxa"/>
          </w:tcPr>
          <w:p w:rsidR="00BC223E" w:rsidRDefault="00BC223E" w:rsidP="00AB7BD2">
            <w:pPr>
              <w:spacing w:before="120" w:after="120"/>
              <w:rPr>
                <w:b/>
              </w:rPr>
            </w:pPr>
            <w:r w:rsidRPr="0001508F">
              <w:rPr>
                <w:b/>
              </w:rPr>
              <w:t>Merkmal</w:t>
            </w:r>
          </w:p>
          <w:p w:rsidR="00DB5EC0" w:rsidRPr="00DB5EC0" w:rsidRDefault="00DB5EC0" w:rsidP="00DB5EC0">
            <w:pPr>
              <w:spacing w:before="120" w:after="120"/>
            </w:pPr>
          </w:p>
        </w:tc>
        <w:tc>
          <w:tcPr>
            <w:tcW w:w="1701" w:type="dxa"/>
          </w:tcPr>
          <w:p w:rsidR="00BC223E" w:rsidRPr="0001508F" w:rsidRDefault="00BC223E" w:rsidP="00AB7BD2">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BC223E" w:rsidRPr="0001508F" w:rsidRDefault="00BC223E" w:rsidP="00AB7BD2">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BC223E" w:rsidRPr="0001508F" w:rsidRDefault="00BC223E" w:rsidP="00AB7BD2">
            <w:pPr>
              <w:spacing w:before="120" w:after="120"/>
              <w:rPr>
                <w:b/>
              </w:rPr>
            </w:pPr>
            <w:r w:rsidRPr="0001508F">
              <w:rPr>
                <w:b/>
              </w:rPr>
              <w:t>EG TVöD ab</w:t>
            </w:r>
          </w:p>
          <w:p w:rsidR="00BC223E" w:rsidRPr="0001508F" w:rsidRDefault="00BC223E" w:rsidP="00AB7BD2">
            <w:pPr>
              <w:spacing w:before="120" w:after="120"/>
              <w:rPr>
                <w:b/>
              </w:rPr>
            </w:pPr>
            <w:r w:rsidRPr="0001508F">
              <w:rPr>
                <w:b/>
              </w:rPr>
              <w:t>01.01.2017</w:t>
            </w:r>
          </w:p>
        </w:tc>
      </w:tr>
      <w:tr w:rsidR="00F138ED" w:rsidTr="00CA08DD">
        <w:tc>
          <w:tcPr>
            <w:tcW w:w="4786" w:type="dxa"/>
          </w:tcPr>
          <w:p w:rsidR="00BC223E" w:rsidRDefault="00445EAD" w:rsidP="00445EAD">
            <w:pPr>
              <w:tabs>
                <w:tab w:val="left" w:pos="1050"/>
              </w:tabs>
              <w:spacing w:before="120" w:after="120"/>
            </w:pPr>
            <w:r>
              <w:t>Beschäftigte in der Tätigkeit von Musikschul</w:t>
            </w:r>
            <w:r w:rsidR="000C1681">
              <w:t>-</w:t>
            </w:r>
            <w:proofErr w:type="spellStart"/>
            <w:r>
              <w:t>lehrerinnen</w:t>
            </w:r>
            <w:proofErr w:type="spellEnd"/>
            <w:r>
              <w:t xml:space="preserve"> und Musikschullehrern. </w:t>
            </w:r>
          </w:p>
        </w:tc>
        <w:tc>
          <w:tcPr>
            <w:tcW w:w="1701" w:type="dxa"/>
          </w:tcPr>
          <w:p w:rsidR="00F138ED" w:rsidRDefault="008139B0" w:rsidP="0024307F">
            <w:pPr>
              <w:spacing w:before="120" w:after="120"/>
            </w:pPr>
            <w:proofErr w:type="spellStart"/>
            <w:r>
              <w:t>VIb</w:t>
            </w:r>
            <w:proofErr w:type="spellEnd"/>
            <w:r>
              <w:t xml:space="preserve"> </w:t>
            </w:r>
            <w:r w:rsidR="0024307F">
              <w:t>-</w:t>
            </w:r>
            <w:proofErr w:type="spellStart"/>
            <w:r w:rsidRPr="008139B0">
              <w:rPr>
                <w:szCs w:val="22"/>
              </w:rPr>
              <w:t>Einarbeit</w:t>
            </w:r>
            <w:proofErr w:type="spellEnd"/>
            <w:r w:rsidRPr="008139B0">
              <w:rPr>
                <w:szCs w:val="22"/>
              </w:rPr>
              <w:t>.</w:t>
            </w:r>
            <w:r w:rsidR="0024307F">
              <w:rPr>
                <w:szCs w:val="22"/>
              </w:rPr>
              <w:t>-</w:t>
            </w:r>
            <w:r w:rsidRPr="008139B0">
              <w:rPr>
                <w:szCs w:val="22"/>
              </w:rPr>
              <w:br/>
            </w:r>
            <w:proofErr w:type="spellStart"/>
            <w:r>
              <w:t>Vc</w:t>
            </w:r>
            <w:proofErr w:type="spellEnd"/>
            <w:r w:rsidR="0024307F">
              <w:t xml:space="preserve"> Fgr. </w:t>
            </w:r>
            <w:r>
              <w:t>)</w:t>
            </w:r>
            <w:r w:rsidR="0024307F">
              <w:br/>
              <w:t>(</w:t>
            </w:r>
            <w:proofErr w:type="spellStart"/>
            <w:r w:rsidR="0024307F">
              <w:t>Vb</w:t>
            </w:r>
            <w:proofErr w:type="spellEnd"/>
            <w:r w:rsidR="0024307F">
              <w:t xml:space="preserve"> Fgr. 2)</w:t>
            </w:r>
          </w:p>
        </w:tc>
        <w:tc>
          <w:tcPr>
            <w:tcW w:w="1701" w:type="dxa"/>
          </w:tcPr>
          <w:p w:rsidR="00F138ED" w:rsidRDefault="0024307F" w:rsidP="0024307F">
            <w:pPr>
              <w:spacing w:before="120" w:after="120"/>
            </w:pPr>
            <w:r>
              <w:t>EG 6</w:t>
            </w:r>
            <w:r>
              <w:br/>
              <w:t>EG 8</w:t>
            </w:r>
            <w:r>
              <w:br/>
              <w:t>(EG 9 -klein-)</w:t>
            </w:r>
          </w:p>
        </w:tc>
        <w:tc>
          <w:tcPr>
            <w:tcW w:w="1559" w:type="dxa"/>
            <w:shd w:val="clear" w:color="auto" w:fill="auto"/>
          </w:tcPr>
          <w:p w:rsidR="00F138ED" w:rsidRPr="000F37AD" w:rsidRDefault="00445EAD" w:rsidP="006B591F">
            <w:pPr>
              <w:spacing w:before="120" w:after="120"/>
              <w:rPr>
                <w:b/>
              </w:rPr>
            </w:pPr>
            <w:r w:rsidRPr="000F37AD">
              <w:rPr>
                <w:b/>
              </w:rPr>
              <w:t>EG 9a</w:t>
            </w:r>
          </w:p>
        </w:tc>
      </w:tr>
      <w:tr w:rsidR="00445EAD" w:rsidRPr="00DB5EC0" w:rsidTr="00663287">
        <w:tc>
          <w:tcPr>
            <w:tcW w:w="4786" w:type="dxa"/>
          </w:tcPr>
          <w:p w:rsidR="00445EAD" w:rsidRDefault="00445EAD" w:rsidP="00445EAD">
            <w:pPr>
              <w:tabs>
                <w:tab w:val="left" w:pos="1050"/>
              </w:tabs>
              <w:spacing w:before="120" w:after="120"/>
            </w:pPr>
            <w:r>
              <w:t>M</w:t>
            </w:r>
            <w:r w:rsidR="000C1681">
              <w:t>.</w:t>
            </w:r>
            <w:r>
              <w:t xml:space="preserve"> mit entsprechender Tätigkeit.</w:t>
            </w:r>
          </w:p>
          <w:p w:rsidR="00445EAD" w:rsidRDefault="00445EAD" w:rsidP="00445EAD">
            <w:pPr>
              <w:tabs>
                <w:tab w:val="left" w:pos="1050"/>
              </w:tabs>
              <w:spacing w:before="120" w:after="120"/>
            </w:pPr>
            <w:r>
              <w:t>(Hierzu Protokollerklärungen Nrn. 1 und 2)</w:t>
            </w:r>
          </w:p>
        </w:tc>
        <w:tc>
          <w:tcPr>
            <w:tcW w:w="1701" w:type="dxa"/>
          </w:tcPr>
          <w:p w:rsidR="00445EAD" w:rsidRDefault="008139B0" w:rsidP="0024307F">
            <w:pPr>
              <w:spacing w:before="120" w:after="120"/>
            </w:pPr>
            <w:proofErr w:type="spellStart"/>
            <w:r>
              <w:t>Vc</w:t>
            </w:r>
            <w:proofErr w:type="spellEnd"/>
            <w:r>
              <w:t xml:space="preserve"> Fgr. 2</w:t>
            </w:r>
            <w:r>
              <w:br/>
            </w:r>
            <w:r w:rsidR="0024307F">
              <w:t>-</w:t>
            </w:r>
            <w:proofErr w:type="spellStart"/>
            <w:r>
              <w:t>Einarb</w:t>
            </w:r>
            <w:proofErr w:type="spellEnd"/>
            <w:r w:rsidR="0024307F">
              <w:t>.</w:t>
            </w:r>
            <w:r>
              <w:t xml:space="preserve"> 1.J.</w:t>
            </w:r>
            <w:r w:rsidR="0024307F">
              <w:t>-</w:t>
            </w:r>
            <w:r w:rsidR="0024307F">
              <w:br/>
            </w:r>
            <w:proofErr w:type="spellStart"/>
            <w:r w:rsidR="0024307F">
              <w:t>Vb</w:t>
            </w:r>
            <w:proofErr w:type="spellEnd"/>
            <w:r w:rsidR="0024307F">
              <w:t xml:space="preserve"> Fgr. 1</w:t>
            </w:r>
            <w:r w:rsidR="0024307F">
              <w:br/>
              <w:t>(</w:t>
            </w:r>
            <w:proofErr w:type="spellStart"/>
            <w:r w:rsidR="0024307F">
              <w:t>IVb</w:t>
            </w:r>
            <w:proofErr w:type="spellEnd"/>
            <w:r w:rsidR="0024307F">
              <w:t xml:space="preserve"> Fgr. 2)</w:t>
            </w:r>
            <w:r>
              <w:br/>
            </w:r>
          </w:p>
        </w:tc>
        <w:tc>
          <w:tcPr>
            <w:tcW w:w="1701" w:type="dxa"/>
          </w:tcPr>
          <w:p w:rsidR="00445EAD" w:rsidRDefault="0024307F" w:rsidP="00374012">
            <w:pPr>
              <w:spacing w:before="120" w:after="120"/>
            </w:pPr>
            <w:r>
              <w:t>EG 9</w:t>
            </w:r>
          </w:p>
        </w:tc>
        <w:tc>
          <w:tcPr>
            <w:tcW w:w="1559" w:type="dxa"/>
            <w:shd w:val="clear" w:color="auto" w:fill="auto"/>
          </w:tcPr>
          <w:p w:rsidR="00445EAD" w:rsidRPr="000F37AD" w:rsidRDefault="00445EAD" w:rsidP="006B591F">
            <w:pPr>
              <w:spacing w:before="120" w:after="120"/>
              <w:rPr>
                <w:b/>
              </w:rPr>
            </w:pPr>
            <w:r w:rsidRPr="000F37AD">
              <w:rPr>
                <w:b/>
              </w:rPr>
              <w:t>EG 9b</w:t>
            </w:r>
          </w:p>
        </w:tc>
      </w:tr>
      <w:tr w:rsidR="00BC223E" w:rsidTr="00CA08DD">
        <w:tc>
          <w:tcPr>
            <w:tcW w:w="4786" w:type="dxa"/>
          </w:tcPr>
          <w:p w:rsidR="00445EAD" w:rsidRDefault="00445EAD" w:rsidP="00445EAD">
            <w:pPr>
              <w:tabs>
                <w:tab w:val="left" w:pos="1050"/>
              </w:tabs>
              <w:spacing w:before="120" w:after="120"/>
            </w:pPr>
            <w:r>
              <w:t>M</w:t>
            </w:r>
            <w:r w:rsidR="000C1681">
              <w:t xml:space="preserve">. </w:t>
            </w:r>
            <w:r>
              <w:t>als Leiter</w:t>
            </w:r>
            <w:r w:rsidR="000C1681">
              <w:t>/in</w:t>
            </w:r>
            <w:r>
              <w:t xml:space="preserve"> von Musikschulen, soweit nicht anderweitig eingruppiert.</w:t>
            </w:r>
          </w:p>
          <w:p w:rsidR="00BC223E" w:rsidRDefault="00445EAD" w:rsidP="008139B0">
            <w:pPr>
              <w:tabs>
                <w:tab w:val="left" w:pos="1050"/>
              </w:tabs>
              <w:spacing w:before="120" w:after="120"/>
            </w:pPr>
            <w:r>
              <w:t>(Hierzu Protokollerklär</w:t>
            </w:r>
            <w:r w:rsidR="008139B0">
              <w:t>.</w:t>
            </w:r>
            <w:r>
              <w:t xml:space="preserve"> Nrn. 1, 2, 3 und 5)</w:t>
            </w:r>
          </w:p>
        </w:tc>
        <w:tc>
          <w:tcPr>
            <w:tcW w:w="1701" w:type="dxa"/>
          </w:tcPr>
          <w:p w:rsidR="00BC223E" w:rsidRDefault="0024307F" w:rsidP="00A35D39">
            <w:pPr>
              <w:spacing w:before="120" w:after="120"/>
            </w:pPr>
            <w:proofErr w:type="spellStart"/>
            <w:r>
              <w:t>IVb</w:t>
            </w:r>
            <w:proofErr w:type="spellEnd"/>
            <w:r>
              <w:t xml:space="preserve"> Fgr. 4</w:t>
            </w:r>
          </w:p>
        </w:tc>
        <w:tc>
          <w:tcPr>
            <w:tcW w:w="1701" w:type="dxa"/>
          </w:tcPr>
          <w:p w:rsidR="00BC223E" w:rsidRDefault="0024307F" w:rsidP="00A35D39">
            <w:pPr>
              <w:spacing w:before="120" w:after="120"/>
            </w:pPr>
            <w:r>
              <w:t>EG 9</w:t>
            </w:r>
          </w:p>
        </w:tc>
        <w:tc>
          <w:tcPr>
            <w:tcW w:w="1559" w:type="dxa"/>
            <w:shd w:val="clear" w:color="auto" w:fill="auto"/>
          </w:tcPr>
          <w:p w:rsidR="00BC223E" w:rsidRPr="000F37AD" w:rsidRDefault="00445EAD" w:rsidP="00BC223E">
            <w:pPr>
              <w:spacing w:before="120" w:after="120"/>
              <w:rPr>
                <w:b/>
              </w:rPr>
            </w:pPr>
            <w:r w:rsidRPr="000F37AD">
              <w:rPr>
                <w:b/>
                <w:color w:val="FF0000"/>
              </w:rPr>
              <w:t>EG 9c</w:t>
            </w:r>
          </w:p>
        </w:tc>
      </w:tr>
      <w:tr w:rsidR="0024307F" w:rsidTr="00AB4DD7">
        <w:tc>
          <w:tcPr>
            <w:tcW w:w="4786" w:type="dxa"/>
          </w:tcPr>
          <w:p w:rsidR="0024307F" w:rsidRDefault="0024307F" w:rsidP="0024307F">
            <w:pPr>
              <w:tabs>
                <w:tab w:val="left" w:pos="1050"/>
              </w:tabs>
              <w:spacing w:before="120" w:after="120"/>
            </w:pPr>
            <w:r>
              <w:t xml:space="preserve">M. als </w:t>
            </w:r>
            <w:r>
              <w:t xml:space="preserve">ständige Vertreter der </w:t>
            </w:r>
            <w:r>
              <w:t xml:space="preserve">Leiter/innen von Musikschulen, an denen mind. </w:t>
            </w:r>
            <w:r>
              <w:t>1</w:t>
            </w:r>
            <w:r>
              <w:t>90 Jahres</w:t>
            </w:r>
            <w:r>
              <w:t>-</w:t>
            </w:r>
            <w:proofErr w:type="spellStart"/>
            <w:r>
              <w:t>wochenstunden</w:t>
            </w:r>
            <w:proofErr w:type="spellEnd"/>
            <w:r>
              <w:t xml:space="preserve"> Unterricht erteilt werden. </w:t>
            </w:r>
          </w:p>
          <w:p w:rsidR="0024307F" w:rsidRDefault="0024307F" w:rsidP="0024307F">
            <w:pPr>
              <w:tabs>
                <w:tab w:val="left" w:pos="1050"/>
              </w:tabs>
              <w:spacing w:before="120" w:after="120"/>
            </w:pPr>
            <w:r>
              <w:t>(Hierzu Protokollerklär. Nrn. 1, 3, 4, 5 und 8)</w:t>
            </w:r>
          </w:p>
        </w:tc>
        <w:tc>
          <w:tcPr>
            <w:tcW w:w="1701" w:type="dxa"/>
          </w:tcPr>
          <w:p w:rsidR="0024307F" w:rsidRDefault="0024307F" w:rsidP="00A35D39">
            <w:pPr>
              <w:spacing w:before="120" w:after="120"/>
            </w:pPr>
            <w:proofErr w:type="spellStart"/>
            <w:r w:rsidRPr="0024307F">
              <w:t>IVb</w:t>
            </w:r>
            <w:proofErr w:type="spellEnd"/>
            <w:r w:rsidRPr="0024307F">
              <w:t xml:space="preserve"> Fgr. 5</w:t>
            </w:r>
          </w:p>
        </w:tc>
        <w:tc>
          <w:tcPr>
            <w:tcW w:w="1701" w:type="dxa"/>
          </w:tcPr>
          <w:p w:rsidR="0024307F" w:rsidRDefault="0024307F" w:rsidP="00A35D39">
            <w:pPr>
              <w:spacing w:before="120" w:after="120"/>
            </w:pPr>
            <w:r w:rsidRPr="0024307F">
              <w:t>EG 9</w:t>
            </w:r>
          </w:p>
        </w:tc>
        <w:tc>
          <w:tcPr>
            <w:tcW w:w="1559" w:type="dxa"/>
            <w:shd w:val="clear" w:color="auto" w:fill="auto"/>
          </w:tcPr>
          <w:p w:rsidR="0024307F" w:rsidRPr="000F37AD" w:rsidRDefault="0024307F" w:rsidP="000F37AD">
            <w:pPr>
              <w:spacing w:before="120" w:after="120"/>
            </w:pPr>
            <w:r w:rsidRPr="000F37AD">
              <w:rPr>
                <w:b/>
              </w:rPr>
              <w:t>Entfallen</w:t>
            </w:r>
            <w:r w:rsidRPr="000F37AD">
              <w:rPr>
                <w:b/>
              </w:rPr>
              <w:br/>
            </w:r>
            <w:r w:rsidRPr="000F37AD">
              <w:t>(wird von EG 9</w:t>
            </w:r>
            <w:r w:rsidR="000F37AD">
              <w:t>b</w:t>
            </w:r>
            <w:bookmarkStart w:id="0" w:name="_GoBack"/>
            <w:bookmarkEnd w:id="0"/>
            <w:r w:rsidRPr="000F37AD">
              <w:t xml:space="preserve"> erfüllt)</w:t>
            </w:r>
          </w:p>
        </w:tc>
      </w:tr>
      <w:tr w:rsidR="00445EAD" w:rsidTr="00AB4DD7">
        <w:tc>
          <w:tcPr>
            <w:tcW w:w="4786" w:type="dxa"/>
          </w:tcPr>
          <w:p w:rsidR="00445EAD" w:rsidRDefault="00445EAD" w:rsidP="00445EAD">
            <w:pPr>
              <w:tabs>
                <w:tab w:val="left" w:pos="1050"/>
              </w:tabs>
              <w:spacing w:before="120" w:after="120"/>
            </w:pPr>
            <w:r>
              <w:t>M</w:t>
            </w:r>
            <w:r w:rsidR="000C1681">
              <w:t>.</w:t>
            </w:r>
            <w:r>
              <w:t>, die an Musikschulen einen Fachbereich zu betreuen haben, in dem mind</w:t>
            </w:r>
            <w:r w:rsidR="000C1681">
              <w:t>.</w:t>
            </w:r>
            <w:r>
              <w:t xml:space="preserve"> 330 Jahres</w:t>
            </w:r>
            <w:r w:rsidR="000C1681">
              <w:t>-</w:t>
            </w:r>
            <w:proofErr w:type="spellStart"/>
            <w:r>
              <w:t>wochenstunden</w:t>
            </w:r>
            <w:proofErr w:type="spellEnd"/>
            <w:r>
              <w:t xml:space="preserve"> Unterricht erteilt werden.</w:t>
            </w:r>
          </w:p>
          <w:p w:rsidR="00445EAD" w:rsidRDefault="00445EAD" w:rsidP="000C1681">
            <w:pPr>
              <w:tabs>
                <w:tab w:val="left" w:pos="1050"/>
              </w:tabs>
              <w:spacing w:before="120" w:after="120"/>
            </w:pPr>
            <w:r>
              <w:t>(Hierzu Protokollerklärungen Nrn. 1, 3, 4 u</w:t>
            </w:r>
            <w:r w:rsidR="000C1681">
              <w:t>.</w:t>
            </w:r>
            <w:r>
              <w:t xml:space="preserve"> 5)</w:t>
            </w:r>
          </w:p>
        </w:tc>
        <w:tc>
          <w:tcPr>
            <w:tcW w:w="1701" w:type="dxa"/>
          </w:tcPr>
          <w:p w:rsidR="00445EAD" w:rsidRDefault="0024307F" w:rsidP="00A35D39">
            <w:pPr>
              <w:spacing w:before="120" w:after="120"/>
            </w:pPr>
            <w:proofErr w:type="spellStart"/>
            <w:r>
              <w:t>IVb</w:t>
            </w:r>
            <w:proofErr w:type="spellEnd"/>
            <w:r>
              <w:t xml:space="preserve"> Fgr. 1</w:t>
            </w:r>
            <w:r>
              <w:br/>
              <w:t>(</w:t>
            </w:r>
            <w:proofErr w:type="spellStart"/>
            <w:r>
              <w:t>IVa</w:t>
            </w:r>
            <w:proofErr w:type="spellEnd"/>
            <w:r>
              <w:t xml:space="preserve"> Fgr. 2)</w:t>
            </w:r>
          </w:p>
        </w:tc>
        <w:tc>
          <w:tcPr>
            <w:tcW w:w="1701" w:type="dxa"/>
          </w:tcPr>
          <w:p w:rsidR="00445EAD" w:rsidRDefault="0024307F" w:rsidP="00A35D39">
            <w:pPr>
              <w:spacing w:before="120" w:after="120"/>
            </w:pPr>
            <w:r>
              <w:t>EG 10</w:t>
            </w:r>
          </w:p>
        </w:tc>
        <w:tc>
          <w:tcPr>
            <w:tcW w:w="1559" w:type="dxa"/>
            <w:shd w:val="clear" w:color="auto" w:fill="auto"/>
          </w:tcPr>
          <w:p w:rsidR="00445EAD" w:rsidRPr="000F37AD" w:rsidRDefault="00445EAD" w:rsidP="006B591F">
            <w:pPr>
              <w:spacing w:before="120" w:after="120"/>
            </w:pPr>
            <w:r w:rsidRPr="000F37AD">
              <w:t>EG 10 Fgr. 1</w:t>
            </w:r>
          </w:p>
        </w:tc>
      </w:tr>
      <w:tr w:rsidR="00445EAD" w:rsidTr="00AB4DD7">
        <w:tc>
          <w:tcPr>
            <w:tcW w:w="4786" w:type="dxa"/>
          </w:tcPr>
          <w:p w:rsidR="00445EAD" w:rsidRDefault="00445EAD" w:rsidP="00445EAD">
            <w:pPr>
              <w:tabs>
                <w:tab w:val="left" w:pos="1050"/>
              </w:tabs>
              <w:spacing w:before="120" w:after="120"/>
            </w:pPr>
            <w:r>
              <w:t>M</w:t>
            </w:r>
            <w:r w:rsidR="000C1681">
              <w:t>.</w:t>
            </w:r>
            <w:r>
              <w:t xml:space="preserve"> im Sinne der P</w:t>
            </w:r>
            <w:r w:rsidR="000C1681">
              <w:t>E</w:t>
            </w:r>
            <w:r>
              <w:t xml:space="preserve"> Nr. 1 Satz 1 Buchst. a bis d, deren Tätigkeit sich dadurch aus der E</w:t>
            </w:r>
            <w:r w:rsidR="000C1681">
              <w:t>G</w:t>
            </w:r>
            <w:r>
              <w:t xml:space="preserve"> 9b heraushebt, dass durchschnittlich wöchentlich mind</w:t>
            </w:r>
            <w:r w:rsidR="000C1681">
              <w:t>.</w:t>
            </w:r>
            <w:r>
              <w:t xml:space="preserve"> acht Unterrichtsstunden zu je 45 Minuten </w:t>
            </w:r>
          </w:p>
          <w:p w:rsidR="00445EAD" w:rsidRDefault="000C1681" w:rsidP="00445EAD">
            <w:pPr>
              <w:tabs>
                <w:tab w:val="left" w:pos="1050"/>
              </w:tabs>
              <w:spacing w:before="120" w:after="120"/>
            </w:pPr>
            <w:r>
              <w:t xml:space="preserve">a) </w:t>
            </w:r>
            <w:r w:rsidR="00445EAD">
              <w:t>in der studienvorbereitenden Ausbildung</w:t>
            </w:r>
            <w:r>
              <w:br/>
              <w:t xml:space="preserve">    </w:t>
            </w:r>
            <w:r w:rsidR="00445EAD">
              <w:t xml:space="preserve">oder </w:t>
            </w:r>
          </w:p>
          <w:p w:rsidR="00445EAD" w:rsidRDefault="000C1681" w:rsidP="00445EAD">
            <w:pPr>
              <w:tabs>
                <w:tab w:val="left" w:pos="1050"/>
              </w:tabs>
              <w:spacing w:before="120" w:after="120"/>
            </w:pPr>
            <w:r>
              <w:t xml:space="preserve">b) </w:t>
            </w:r>
            <w:r w:rsidR="00445EAD">
              <w:t>als Leiter</w:t>
            </w:r>
            <w:r>
              <w:t>/in</w:t>
            </w:r>
            <w:r w:rsidR="00445EAD">
              <w:t xml:space="preserve"> von Ensembles (z.B. Chöre, Orchester), wenn diese Tätigkeit wegen ihrer künstlerischen und pädagogischen Qualität ebenso zu bewerten ist wie die in Buchstabe a genannte Tätigkeit,</w:t>
            </w:r>
          </w:p>
          <w:p w:rsidR="00445EAD" w:rsidRDefault="00445EAD" w:rsidP="00445EAD">
            <w:pPr>
              <w:tabs>
                <w:tab w:val="left" w:pos="1050"/>
              </w:tabs>
              <w:spacing w:before="120" w:after="120"/>
            </w:pPr>
            <w:r>
              <w:t>zu erteilen sind.</w:t>
            </w:r>
          </w:p>
          <w:p w:rsidR="00445EAD" w:rsidRDefault="00445EAD" w:rsidP="00445EAD">
            <w:pPr>
              <w:tabs>
                <w:tab w:val="left" w:pos="1050"/>
              </w:tabs>
              <w:spacing w:before="120" w:after="120"/>
            </w:pPr>
            <w:r w:rsidRPr="00445EAD">
              <w:t>(Hierzu Protokollerklärungen Nrn. 3 und 6)</w:t>
            </w:r>
          </w:p>
        </w:tc>
        <w:tc>
          <w:tcPr>
            <w:tcW w:w="1701" w:type="dxa"/>
          </w:tcPr>
          <w:p w:rsidR="00445EAD" w:rsidRDefault="0024307F" w:rsidP="00A35D39">
            <w:pPr>
              <w:spacing w:before="120" w:after="120"/>
            </w:pPr>
            <w:proofErr w:type="spellStart"/>
            <w:r>
              <w:t>IVb</w:t>
            </w:r>
            <w:proofErr w:type="spellEnd"/>
            <w:r>
              <w:t xml:space="preserve"> Fgr. 3</w:t>
            </w:r>
          </w:p>
          <w:p w:rsidR="0024307F" w:rsidRDefault="0024307F" w:rsidP="00A35D39">
            <w:pPr>
              <w:spacing w:before="120" w:after="120"/>
            </w:pPr>
            <w:r>
              <w:t>(</w:t>
            </w:r>
            <w:proofErr w:type="spellStart"/>
            <w:r>
              <w:t>IVa</w:t>
            </w:r>
            <w:proofErr w:type="spellEnd"/>
            <w:r>
              <w:t xml:space="preserve"> Fgr. 3)</w:t>
            </w:r>
          </w:p>
        </w:tc>
        <w:tc>
          <w:tcPr>
            <w:tcW w:w="1701" w:type="dxa"/>
          </w:tcPr>
          <w:p w:rsidR="00445EAD" w:rsidRDefault="0024307F" w:rsidP="00A35D39">
            <w:pPr>
              <w:spacing w:before="120" w:after="120"/>
            </w:pPr>
            <w:r>
              <w:t>EG 10</w:t>
            </w:r>
          </w:p>
        </w:tc>
        <w:tc>
          <w:tcPr>
            <w:tcW w:w="1559" w:type="dxa"/>
            <w:shd w:val="clear" w:color="auto" w:fill="auto"/>
          </w:tcPr>
          <w:p w:rsidR="00445EAD" w:rsidRPr="000F37AD" w:rsidRDefault="00445EAD" w:rsidP="006B591F">
            <w:pPr>
              <w:spacing w:before="120" w:after="120"/>
            </w:pPr>
            <w:r w:rsidRPr="000F37AD">
              <w:t>EG 10 Fgr. 2</w:t>
            </w:r>
          </w:p>
        </w:tc>
      </w:tr>
      <w:tr w:rsidR="00445EAD" w:rsidTr="00AB4DD7">
        <w:tc>
          <w:tcPr>
            <w:tcW w:w="4786" w:type="dxa"/>
          </w:tcPr>
          <w:p w:rsidR="00445EAD" w:rsidRDefault="000C1681" w:rsidP="00445EAD">
            <w:pPr>
              <w:tabs>
                <w:tab w:val="left" w:pos="1050"/>
              </w:tabs>
              <w:spacing w:before="120" w:after="120"/>
            </w:pPr>
            <w:r>
              <w:t xml:space="preserve">M. </w:t>
            </w:r>
            <w:r w:rsidR="00445EAD">
              <w:t>als Leiter</w:t>
            </w:r>
            <w:r>
              <w:t>/</w:t>
            </w:r>
            <w:r w:rsidR="00445EAD">
              <w:t>in einer Zweigstelle von Musik</w:t>
            </w:r>
            <w:r>
              <w:t>-</w:t>
            </w:r>
            <w:r w:rsidR="00445EAD">
              <w:t>schulen, an der mind</w:t>
            </w:r>
            <w:r>
              <w:t>.</w:t>
            </w:r>
            <w:r w:rsidR="00445EAD">
              <w:t xml:space="preserve"> 290 Jahreswochen</w:t>
            </w:r>
            <w:r>
              <w:t>-</w:t>
            </w:r>
            <w:r w:rsidR="00445EAD">
              <w:t xml:space="preserve">stunden Unterricht erteilt werden. </w:t>
            </w:r>
          </w:p>
          <w:p w:rsidR="00445EAD" w:rsidRDefault="00445EAD" w:rsidP="000C1681">
            <w:pPr>
              <w:tabs>
                <w:tab w:val="left" w:pos="1050"/>
              </w:tabs>
              <w:spacing w:before="120" w:after="120"/>
            </w:pPr>
            <w:r>
              <w:t>(Hierzu Protokollerklär</w:t>
            </w:r>
            <w:r w:rsidR="000C1681">
              <w:t>.</w:t>
            </w:r>
            <w:r>
              <w:t xml:space="preserve"> Nrn. 1, 3, 4, 5 und 7)</w:t>
            </w:r>
          </w:p>
        </w:tc>
        <w:tc>
          <w:tcPr>
            <w:tcW w:w="1701" w:type="dxa"/>
          </w:tcPr>
          <w:p w:rsidR="00445EAD" w:rsidRDefault="0024307F" w:rsidP="00A35D39">
            <w:pPr>
              <w:spacing w:before="120" w:after="120"/>
            </w:pPr>
            <w:proofErr w:type="spellStart"/>
            <w:r>
              <w:t>IVa</w:t>
            </w:r>
            <w:proofErr w:type="spellEnd"/>
            <w:r>
              <w:t xml:space="preserve"> Fgr. 1</w:t>
            </w:r>
          </w:p>
        </w:tc>
        <w:tc>
          <w:tcPr>
            <w:tcW w:w="1701" w:type="dxa"/>
          </w:tcPr>
          <w:p w:rsidR="00445EAD" w:rsidRDefault="0024307F" w:rsidP="00A35D39">
            <w:pPr>
              <w:spacing w:before="120" w:after="120"/>
            </w:pPr>
            <w:r>
              <w:t>EG 10</w:t>
            </w:r>
          </w:p>
        </w:tc>
        <w:tc>
          <w:tcPr>
            <w:tcW w:w="1559" w:type="dxa"/>
            <w:shd w:val="clear" w:color="auto" w:fill="auto"/>
          </w:tcPr>
          <w:p w:rsidR="00445EAD" w:rsidRPr="000F37AD" w:rsidRDefault="00445EAD" w:rsidP="006B591F">
            <w:pPr>
              <w:spacing w:before="120" w:after="120"/>
            </w:pPr>
            <w:r w:rsidRPr="000F37AD">
              <w:t>EG 10 Fgr. 3</w:t>
            </w:r>
          </w:p>
        </w:tc>
      </w:tr>
      <w:tr w:rsidR="00445EAD" w:rsidTr="00AB4DD7">
        <w:tc>
          <w:tcPr>
            <w:tcW w:w="4786" w:type="dxa"/>
          </w:tcPr>
          <w:p w:rsidR="00445EAD" w:rsidRDefault="00445EAD" w:rsidP="00445EAD">
            <w:pPr>
              <w:tabs>
                <w:tab w:val="left" w:pos="1050"/>
              </w:tabs>
              <w:spacing w:before="120" w:after="120"/>
            </w:pPr>
            <w:r>
              <w:lastRenderedPageBreak/>
              <w:t>M</w:t>
            </w:r>
            <w:r w:rsidR="000C1681">
              <w:t>.</w:t>
            </w:r>
            <w:r>
              <w:t xml:space="preserve"> als Leiter</w:t>
            </w:r>
            <w:r w:rsidR="000C1681">
              <w:t>/in</w:t>
            </w:r>
            <w:r>
              <w:t xml:space="preserve"> von Musikschulen, an denen mind</w:t>
            </w:r>
            <w:r w:rsidR="000C1681">
              <w:t>.</w:t>
            </w:r>
            <w:r>
              <w:t xml:space="preserve"> 190 Jahreswochenst</w:t>
            </w:r>
            <w:r>
              <w:t>unden Unterricht erteilt werden.</w:t>
            </w:r>
          </w:p>
          <w:p w:rsidR="00445EAD" w:rsidRDefault="00445EAD" w:rsidP="000C1681">
            <w:pPr>
              <w:tabs>
                <w:tab w:val="left" w:pos="1050"/>
              </w:tabs>
              <w:spacing w:before="120" w:after="120"/>
            </w:pPr>
            <w:r>
              <w:t>(Hierzu Protokollerklär</w:t>
            </w:r>
            <w:r w:rsidR="000C1681">
              <w:t>.</w:t>
            </w:r>
            <w:r>
              <w:t xml:space="preserve"> Nrn. 1, 3, 4, 5 und 8)</w:t>
            </w:r>
          </w:p>
        </w:tc>
        <w:tc>
          <w:tcPr>
            <w:tcW w:w="1701" w:type="dxa"/>
          </w:tcPr>
          <w:p w:rsidR="00445EAD" w:rsidRDefault="0024307F" w:rsidP="00A35D39">
            <w:pPr>
              <w:spacing w:before="120" w:after="120"/>
            </w:pPr>
            <w:proofErr w:type="spellStart"/>
            <w:r>
              <w:t>IVa</w:t>
            </w:r>
            <w:proofErr w:type="spellEnd"/>
            <w:r>
              <w:t xml:space="preserve"> Fgr. 4</w:t>
            </w:r>
          </w:p>
        </w:tc>
        <w:tc>
          <w:tcPr>
            <w:tcW w:w="1701" w:type="dxa"/>
          </w:tcPr>
          <w:p w:rsidR="00445EAD" w:rsidRDefault="0024307F" w:rsidP="00A35D39">
            <w:pPr>
              <w:spacing w:before="120" w:after="120"/>
            </w:pPr>
            <w:r>
              <w:t>EG 10</w:t>
            </w:r>
          </w:p>
        </w:tc>
        <w:tc>
          <w:tcPr>
            <w:tcW w:w="1559" w:type="dxa"/>
            <w:shd w:val="clear" w:color="auto" w:fill="auto"/>
          </w:tcPr>
          <w:p w:rsidR="00445EAD" w:rsidRPr="000F37AD" w:rsidRDefault="00445EAD" w:rsidP="006B591F">
            <w:pPr>
              <w:spacing w:before="120" w:after="120"/>
            </w:pPr>
            <w:r w:rsidRPr="000F37AD">
              <w:t>EG 10 Fgr. 4</w:t>
            </w:r>
          </w:p>
        </w:tc>
      </w:tr>
      <w:tr w:rsidR="00445EAD" w:rsidTr="00AB4DD7">
        <w:tc>
          <w:tcPr>
            <w:tcW w:w="4786" w:type="dxa"/>
          </w:tcPr>
          <w:p w:rsidR="00445EAD" w:rsidRDefault="000C1681" w:rsidP="00445EAD">
            <w:pPr>
              <w:tabs>
                <w:tab w:val="left" w:pos="1050"/>
              </w:tabs>
              <w:spacing w:before="120" w:after="120"/>
            </w:pPr>
            <w:r>
              <w:t>M.</w:t>
            </w:r>
            <w:r w:rsidR="00445EAD">
              <w:t xml:space="preserve"> als ständige Vertreter</w:t>
            </w:r>
            <w:r>
              <w:t>/</w:t>
            </w:r>
            <w:r w:rsidR="00445EAD">
              <w:t>innen von Leiter</w:t>
            </w:r>
            <w:r>
              <w:t>/-</w:t>
            </w:r>
            <w:r w:rsidR="00445EAD">
              <w:t>innen von Musikschulen, an denen mind</w:t>
            </w:r>
            <w:r>
              <w:t>.</w:t>
            </w:r>
            <w:r w:rsidR="00445EAD">
              <w:t xml:space="preserve"> 490 Jahreswochenst</w:t>
            </w:r>
            <w:r w:rsidR="00445EAD">
              <w:t>unden Unterricht erteilt werden.</w:t>
            </w:r>
          </w:p>
          <w:p w:rsidR="00445EAD" w:rsidRDefault="00445EAD" w:rsidP="000C1681">
            <w:pPr>
              <w:tabs>
                <w:tab w:val="left" w:pos="1050"/>
              </w:tabs>
              <w:spacing w:before="120" w:after="120"/>
            </w:pPr>
            <w:r>
              <w:t>(Hierzu Protokollerklär</w:t>
            </w:r>
            <w:r w:rsidR="000C1681">
              <w:t>.</w:t>
            </w:r>
            <w:r>
              <w:t xml:space="preserve"> Nrn. 1, 3, 4 und 5)</w:t>
            </w:r>
          </w:p>
        </w:tc>
        <w:tc>
          <w:tcPr>
            <w:tcW w:w="1701" w:type="dxa"/>
          </w:tcPr>
          <w:p w:rsidR="00445EAD" w:rsidRDefault="000F37AD" w:rsidP="00A35D39">
            <w:pPr>
              <w:spacing w:before="120" w:after="120"/>
            </w:pPr>
            <w:proofErr w:type="spellStart"/>
            <w:r>
              <w:t>IVa</w:t>
            </w:r>
            <w:proofErr w:type="spellEnd"/>
            <w:r>
              <w:t xml:space="preserve"> Fgr. 5</w:t>
            </w:r>
          </w:p>
        </w:tc>
        <w:tc>
          <w:tcPr>
            <w:tcW w:w="1701" w:type="dxa"/>
          </w:tcPr>
          <w:p w:rsidR="00445EAD" w:rsidRDefault="000F37AD" w:rsidP="00A35D39">
            <w:pPr>
              <w:spacing w:before="120" w:after="120"/>
            </w:pPr>
            <w:r>
              <w:t>EG 10</w:t>
            </w:r>
          </w:p>
        </w:tc>
        <w:tc>
          <w:tcPr>
            <w:tcW w:w="1559" w:type="dxa"/>
            <w:shd w:val="clear" w:color="auto" w:fill="auto"/>
          </w:tcPr>
          <w:p w:rsidR="00445EAD" w:rsidRPr="000F37AD" w:rsidRDefault="00445EAD" w:rsidP="006B591F">
            <w:pPr>
              <w:spacing w:before="120" w:after="120"/>
            </w:pPr>
            <w:r w:rsidRPr="000F37AD">
              <w:t>EG 10 Fgr. 5</w:t>
            </w:r>
          </w:p>
        </w:tc>
      </w:tr>
      <w:tr w:rsidR="00445EAD" w:rsidTr="00AB4DD7">
        <w:tc>
          <w:tcPr>
            <w:tcW w:w="4786" w:type="dxa"/>
          </w:tcPr>
          <w:p w:rsidR="00445EAD" w:rsidRDefault="00445EAD" w:rsidP="00445EAD">
            <w:pPr>
              <w:tabs>
                <w:tab w:val="left" w:pos="1050"/>
              </w:tabs>
              <w:spacing w:before="120" w:after="120"/>
            </w:pPr>
            <w:r>
              <w:t>M</w:t>
            </w:r>
            <w:r w:rsidR="000C1681">
              <w:t>.</w:t>
            </w:r>
            <w:r>
              <w:t xml:space="preserve"> als Leiter</w:t>
            </w:r>
            <w:r w:rsidR="000C1681">
              <w:t>/</w:t>
            </w:r>
            <w:r>
              <w:t>innen von Musikschulen, an denen mind</w:t>
            </w:r>
            <w:r w:rsidR="000C1681">
              <w:t>.</w:t>
            </w:r>
            <w:r>
              <w:t xml:space="preserve"> 490 Jahreswochenstunden Unterricht erteilt werden. </w:t>
            </w:r>
          </w:p>
          <w:p w:rsidR="00445EAD" w:rsidRDefault="00445EAD" w:rsidP="000C1681">
            <w:pPr>
              <w:tabs>
                <w:tab w:val="left" w:pos="1050"/>
              </w:tabs>
              <w:spacing w:before="120" w:after="120"/>
            </w:pPr>
            <w:r>
              <w:t>(Hierzu Protokollerklär</w:t>
            </w:r>
            <w:r w:rsidR="000C1681">
              <w:t>.</w:t>
            </w:r>
            <w:r>
              <w:t xml:space="preserve"> Nrn. 1, 3, 4, 5 und 8)</w:t>
            </w:r>
          </w:p>
        </w:tc>
        <w:tc>
          <w:tcPr>
            <w:tcW w:w="1701" w:type="dxa"/>
          </w:tcPr>
          <w:p w:rsidR="00445EAD" w:rsidRDefault="000F37AD" w:rsidP="00A35D39">
            <w:pPr>
              <w:spacing w:before="120" w:after="120"/>
            </w:pPr>
            <w:r>
              <w:t>III Fgr. 1</w:t>
            </w:r>
          </w:p>
        </w:tc>
        <w:tc>
          <w:tcPr>
            <w:tcW w:w="1701" w:type="dxa"/>
          </w:tcPr>
          <w:p w:rsidR="00445EAD" w:rsidRDefault="000F37AD" w:rsidP="00A35D39">
            <w:pPr>
              <w:spacing w:before="120" w:after="120"/>
            </w:pPr>
            <w:r>
              <w:t>EG 11</w:t>
            </w:r>
          </w:p>
        </w:tc>
        <w:tc>
          <w:tcPr>
            <w:tcW w:w="1559" w:type="dxa"/>
            <w:shd w:val="clear" w:color="auto" w:fill="auto"/>
          </w:tcPr>
          <w:p w:rsidR="00445EAD" w:rsidRPr="000F37AD" w:rsidRDefault="00445EAD" w:rsidP="006B591F">
            <w:pPr>
              <w:spacing w:before="120" w:after="120"/>
            </w:pPr>
            <w:r w:rsidRPr="000F37AD">
              <w:t>EG 11 Fgr. 1</w:t>
            </w:r>
          </w:p>
        </w:tc>
      </w:tr>
      <w:tr w:rsidR="00445EAD" w:rsidTr="00AB4DD7">
        <w:tc>
          <w:tcPr>
            <w:tcW w:w="4786" w:type="dxa"/>
          </w:tcPr>
          <w:p w:rsidR="00445EAD" w:rsidRDefault="00445EAD" w:rsidP="00445EAD">
            <w:pPr>
              <w:tabs>
                <w:tab w:val="left" w:pos="1050"/>
              </w:tabs>
              <w:spacing w:before="120" w:after="120"/>
            </w:pPr>
            <w:r>
              <w:t>M</w:t>
            </w:r>
            <w:r w:rsidR="000C1681">
              <w:t xml:space="preserve">. </w:t>
            </w:r>
            <w:r>
              <w:t>als ständige Vertreter</w:t>
            </w:r>
            <w:r w:rsidR="000C1681">
              <w:t>/</w:t>
            </w:r>
            <w:r>
              <w:t>innen der Leiterin / des Leiters von Musikschulen, an denen mind</w:t>
            </w:r>
            <w:r w:rsidR="000C1681">
              <w:t>.</w:t>
            </w:r>
            <w:r>
              <w:t xml:space="preserve"> 850 Jahreswochenstunden Unterricht erteilt werden.</w:t>
            </w:r>
          </w:p>
          <w:p w:rsidR="00445EAD" w:rsidRDefault="00445EAD" w:rsidP="000C1681">
            <w:pPr>
              <w:tabs>
                <w:tab w:val="left" w:pos="1050"/>
              </w:tabs>
              <w:spacing w:before="120" w:after="120"/>
            </w:pPr>
            <w:r>
              <w:t>(Hierzu Protokollerklär</w:t>
            </w:r>
            <w:r w:rsidR="000C1681">
              <w:t>.</w:t>
            </w:r>
            <w:r>
              <w:t xml:space="preserve"> Nrn. 1, 3, 4 und 5)</w:t>
            </w:r>
          </w:p>
        </w:tc>
        <w:tc>
          <w:tcPr>
            <w:tcW w:w="1701" w:type="dxa"/>
          </w:tcPr>
          <w:p w:rsidR="00445EAD" w:rsidRDefault="000F37AD" w:rsidP="00A35D39">
            <w:pPr>
              <w:spacing w:before="120" w:after="120"/>
            </w:pPr>
            <w:r>
              <w:t>III Fgr. 2</w:t>
            </w:r>
          </w:p>
        </w:tc>
        <w:tc>
          <w:tcPr>
            <w:tcW w:w="1701" w:type="dxa"/>
          </w:tcPr>
          <w:p w:rsidR="00445EAD" w:rsidRDefault="000F37AD" w:rsidP="00A35D39">
            <w:pPr>
              <w:spacing w:before="120" w:after="120"/>
            </w:pPr>
            <w:r>
              <w:t>EG 11</w:t>
            </w:r>
          </w:p>
        </w:tc>
        <w:tc>
          <w:tcPr>
            <w:tcW w:w="1559" w:type="dxa"/>
            <w:shd w:val="clear" w:color="auto" w:fill="auto"/>
          </w:tcPr>
          <w:p w:rsidR="00445EAD" w:rsidRPr="000F37AD" w:rsidRDefault="00445EAD" w:rsidP="006B591F">
            <w:pPr>
              <w:spacing w:before="120" w:after="120"/>
            </w:pPr>
            <w:r w:rsidRPr="000F37AD">
              <w:t>EG 11 Fgr. 2</w:t>
            </w:r>
          </w:p>
        </w:tc>
      </w:tr>
      <w:tr w:rsidR="00445EAD" w:rsidTr="00AB4DD7">
        <w:tc>
          <w:tcPr>
            <w:tcW w:w="4786" w:type="dxa"/>
          </w:tcPr>
          <w:p w:rsidR="00445EAD" w:rsidRDefault="00445EAD" w:rsidP="00445EAD">
            <w:pPr>
              <w:tabs>
                <w:tab w:val="left" w:pos="1050"/>
              </w:tabs>
              <w:spacing w:before="120" w:after="120"/>
            </w:pPr>
            <w:r>
              <w:t>M</w:t>
            </w:r>
            <w:r w:rsidR="000C1681">
              <w:t xml:space="preserve">. </w:t>
            </w:r>
            <w:r>
              <w:t xml:space="preserve">als </w:t>
            </w:r>
            <w:proofErr w:type="spellStart"/>
            <w:r>
              <w:t>Leiteri</w:t>
            </w:r>
            <w:proofErr w:type="spellEnd"/>
            <w:r w:rsidR="000C1681">
              <w:t>/</w:t>
            </w:r>
            <w:proofErr w:type="spellStart"/>
            <w:r>
              <w:t>nnen</w:t>
            </w:r>
            <w:proofErr w:type="spellEnd"/>
            <w:r>
              <w:t xml:space="preserve"> von Musikschulen, an denen mind</w:t>
            </w:r>
            <w:r w:rsidR="000C1681">
              <w:t>.</w:t>
            </w:r>
            <w:r>
              <w:t xml:space="preserve"> 850 Jahreswochenstunden Unterricht erteilt werden.</w:t>
            </w:r>
          </w:p>
          <w:p w:rsidR="00445EAD" w:rsidRDefault="00445EAD" w:rsidP="000C1681">
            <w:pPr>
              <w:tabs>
                <w:tab w:val="left" w:pos="1050"/>
              </w:tabs>
              <w:spacing w:before="120" w:after="120"/>
            </w:pPr>
            <w:r>
              <w:t>(Hierzu Protokollerklär</w:t>
            </w:r>
            <w:r w:rsidR="000C1681">
              <w:t>.</w:t>
            </w:r>
            <w:r>
              <w:t xml:space="preserve"> Nrn. 1, 3, 4, 5 und 8)</w:t>
            </w:r>
          </w:p>
        </w:tc>
        <w:tc>
          <w:tcPr>
            <w:tcW w:w="1701" w:type="dxa"/>
          </w:tcPr>
          <w:p w:rsidR="00445EAD" w:rsidRDefault="000F37AD" w:rsidP="00A35D39">
            <w:pPr>
              <w:spacing w:before="120" w:after="120"/>
            </w:pPr>
            <w:r>
              <w:t>II Fgr. 1</w:t>
            </w:r>
          </w:p>
        </w:tc>
        <w:tc>
          <w:tcPr>
            <w:tcW w:w="1701" w:type="dxa"/>
          </w:tcPr>
          <w:p w:rsidR="00445EAD" w:rsidRDefault="000F37AD" w:rsidP="00A35D39">
            <w:pPr>
              <w:spacing w:before="120" w:after="120"/>
            </w:pPr>
            <w:r>
              <w:t>EG 13</w:t>
            </w:r>
          </w:p>
        </w:tc>
        <w:tc>
          <w:tcPr>
            <w:tcW w:w="1559" w:type="dxa"/>
            <w:shd w:val="clear" w:color="auto" w:fill="auto"/>
          </w:tcPr>
          <w:p w:rsidR="00445EAD" w:rsidRPr="000F37AD" w:rsidRDefault="00445EAD" w:rsidP="006B591F">
            <w:pPr>
              <w:spacing w:before="120" w:after="120"/>
            </w:pPr>
            <w:r w:rsidRPr="000F37AD">
              <w:t>EG 13 Fgr. 1</w:t>
            </w:r>
          </w:p>
        </w:tc>
      </w:tr>
      <w:tr w:rsidR="00445EAD" w:rsidTr="00AB4DD7">
        <w:tc>
          <w:tcPr>
            <w:tcW w:w="4786" w:type="dxa"/>
          </w:tcPr>
          <w:p w:rsidR="00445EAD" w:rsidRDefault="000C1681" w:rsidP="00445EAD">
            <w:pPr>
              <w:tabs>
                <w:tab w:val="left" w:pos="1050"/>
              </w:tabs>
              <w:spacing w:before="120" w:after="120"/>
            </w:pPr>
            <w:r>
              <w:t>M.</w:t>
            </w:r>
            <w:r w:rsidR="00445EAD">
              <w:t xml:space="preserve"> als ständige Vertreter</w:t>
            </w:r>
            <w:r>
              <w:t>/</w:t>
            </w:r>
            <w:r w:rsidR="00445EAD">
              <w:t>innen von Leiter</w:t>
            </w:r>
            <w:r>
              <w:t xml:space="preserve">/ </w:t>
            </w:r>
            <w:r w:rsidR="00445EAD">
              <w:t>innen von Musikschulen, an denen mind</w:t>
            </w:r>
            <w:r>
              <w:t>.</w:t>
            </w:r>
            <w:r w:rsidR="00445EAD">
              <w:t xml:space="preserve"> 1470 Jahreswochenst</w:t>
            </w:r>
            <w:r w:rsidR="00445EAD">
              <w:t>unden Unterricht erteilt werden.</w:t>
            </w:r>
          </w:p>
          <w:p w:rsidR="00445EAD" w:rsidRDefault="00445EAD" w:rsidP="000C1681">
            <w:pPr>
              <w:tabs>
                <w:tab w:val="left" w:pos="1050"/>
              </w:tabs>
              <w:spacing w:before="120" w:after="120"/>
            </w:pPr>
            <w:r>
              <w:t>(Hierzu Protokollerklär</w:t>
            </w:r>
            <w:r w:rsidR="000C1681">
              <w:t>.</w:t>
            </w:r>
            <w:r>
              <w:t xml:space="preserve"> Nrn. 1, 3, 4 und 5)</w:t>
            </w:r>
          </w:p>
        </w:tc>
        <w:tc>
          <w:tcPr>
            <w:tcW w:w="1701" w:type="dxa"/>
          </w:tcPr>
          <w:p w:rsidR="00445EAD" w:rsidRDefault="000F37AD" w:rsidP="00A35D39">
            <w:pPr>
              <w:spacing w:before="120" w:after="120"/>
            </w:pPr>
            <w:r>
              <w:t>II Fgr. 2</w:t>
            </w:r>
          </w:p>
        </w:tc>
        <w:tc>
          <w:tcPr>
            <w:tcW w:w="1701" w:type="dxa"/>
          </w:tcPr>
          <w:p w:rsidR="00445EAD" w:rsidRDefault="000F37AD" w:rsidP="00A35D39">
            <w:pPr>
              <w:spacing w:before="120" w:after="120"/>
            </w:pPr>
            <w:r>
              <w:t>EG 13</w:t>
            </w:r>
          </w:p>
        </w:tc>
        <w:tc>
          <w:tcPr>
            <w:tcW w:w="1559" w:type="dxa"/>
            <w:shd w:val="clear" w:color="auto" w:fill="auto"/>
          </w:tcPr>
          <w:p w:rsidR="00445EAD" w:rsidRPr="000F37AD" w:rsidRDefault="00445EAD" w:rsidP="006B591F">
            <w:pPr>
              <w:spacing w:before="120" w:after="120"/>
            </w:pPr>
            <w:r w:rsidRPr="000F37AD">
              <w:t>EG 13 Fgr. 2</w:t>
            </w:r>
          </w:p>
        </w:tc>
      </w:tr>
      <w:tr w:rsidR="00445EAD" w:rsidTr="00AB4DD7">
        <w:tc>
          <w:tcPr>
            <w:tcW w:w="4786" w:type="dxa"/>
          </w:tcPr>
          <w:p w:rsidR="00445EAD" w:rsidRDefault="00445EAD" w:rsidP="00445EAD">
            <w:pPr>
              <w:tabs>
                <w:tab w:val="left" w:pos="1050"/>
              </w:tabs>
              <w:spacing w:before="120" w:after="120"/>
            </w:pPr>
            <w:r>
              <w:t>M</w:t>
            </w:r>
            <w:r w:rsidR="000C1681">
              <w:t>.</w:t>
            </w:r>
            <w:r>
              <w:t xml:space="preserve"> als Leiter</w:t>
            </w:r>
            <w:r w:rsidR="000C1681">
              <w:t>/</w:t>
            </w:r>
            <w:r>
              <w:t>innen von Musikschulen, an denen mind</w:t>
            </w:r>
            <w:r w:rsidR="000C1681">
              <w:t>.</w:t>
            </w:r>
            <w:r>
              <w:t xml:space="preserve"> 1470 Jahreswochenstu</w:t>
            </w:r>
            <w:r w:rsidR="000C1681">
              <w:t>nden Unterricht erteilt werden.</w:t>
            </w:r>
          </w:p>
          <w:p w:rsidR="00445EAD" w:rsidRDefault="00445EAD" w:rsidP="000C1681">
            <w:pPr>
              <w:tabs>
                <w:tab w:val="left" w:pos="1050"/>
              </w:tabs>
              <w:spacing w:before="120" w:after="120"/>
            </w:pPr>
            <w:r>
              <w:t>(Hierzu Protokollerklär</w:t>
            </w:r>
            <w:r w:rsidR="000C1681">
              <w:t>.</w:t>
            </w:r>
            <w:r>
              <w:t xml:space="preserve"> Nrn. 1, 3, 4, 5 und 8)</w:t>
            </w:r>
          </w:p>
        </w:tc>
        <w:tc>
          <w:tcPr>
            <w:tcW w:w="1701" w:type="dxa"/>
          </w:tcPr>
          <w:p w:rsidR="00445EAD" w:rsidRDefault="000F37AD" w:rsidP="00A35D39">
            <w:pPr>
              <w:spacing w:before="120" w:after="120"/>
            </w:pPr>
            <w:proofErr w:type="spellStart"/>
            <w:r>
              <w:t>Ib</w:t>
            </w:r>
            <w:proofErr w:type="spellEnd"/>
            <w:r>
              <w:t xml:space="preserve"> Fgr. 1</w:t>
            </w:r>
          </w:p>
        </w:tc>
        <w:tc>
          <w:tcPr>
            <w:tcW w:w="1701" w:type="dxa"/>
          </w:tcPr>
          <w:p w:rsidR="00445EAD" w:rsidRDefault="000F37AD" w:rsidP="00A35D39">
            <w:pPr>
              <w:spacing w:before="120" w:after="120"/>
            </w:pPr>
            <w:r>
              <w:t>EG 14</w:t>
            </w:r>
          </w:p>
        </w:tc>
        <w:tc>
          <w:tcPr>
            <w:tcW w:w="1559" w:type="dxa"/>
            <w:shd w:val="clear" w:color="auto" w:fill="auto"/>
          </w:tcPr>
          <w:p w:rsidR="00445EAD" w:rsidRPr="000F37AD" w:rsidRDefault="000C1681" w:rsidP="006B591F">
            <w:pPr>
              <w:spacing w:before="120" w:after="120"/>
            </w:pPr>
            <w:r w:rsidRPr="000F37AD">
              <w:t>EG 14 Fgr. 1</w:t>
            </w:r>
          </w:p>
        </w:tc>
      </w:tr>
      <w:tr w:rsidR="00445EAD" w:rsidTr="00AB4DD7">
        <w:tc>
          <w:tcPr>
            <w:tcW w:w="4786" w:type="dxa"/>
          </w:tcPr>
          <w:p w:rsidR="00445EAD" w:rsidRDefault="000C1681" w:rsidP="00445EAD">
            <w:pPr>
              <w:tabs>
                <w:tab w:val="left" w:pos="1050"/>
              </w:tabs>
              <w:spacing w:before="120" w:after="120"/>
            </w:pPr>
            <w:r>
              <w:t xml:space="preserve">M. </w:t>
            </w:r>
            <w:r w:rsidR="00445EAD">
              <w:t>als ständige Vertreter</w:t>
            </w:r>
            <w:r>
              <w:t>/</w:t>
            </w:r>
            <w:r w:rsidR="00445EAD">
              <w:t>innen von Bes</w:t>
            </w:r>
            <w:r>
              <w:t>chäftigten der EG 15.</w:t>
            </w:r>
          </w:p>
          <w:p w:rsidR="00445EAD" w:rsidRDefault="00445EAD" w:rsidP="00445EAD">
            <w:pPr>
              <w:tabs>
                <w:tab w:val="left" w:pos="1050"/>
              </w:tabs>
              <w:spacing w:before="120" w:after="120"/>
            </w:pPr>
            <w:r>
              <w:t>(Hierzu Protokollerklärungen Nrn. 1, 3 und 5)</w:t>
            </w:r>
          </w:p>
        </w:tc>
        <w:tc>
          <w:tcPr>
            <w:tcW w:w="1701" w:type="dxa"/>
          </w:tcPr>
          <w:p w:rsidR="00445EAD" w:rsidRDefault="000F37AD" w:rsidP="00A35D39">
            <w:pPr>
              <w:spacing w:before="120" w:after="120"/>
            </w:pPr>
            <w:proofErr w:type="spellStart"/>
            <w:r>
              <w:t>Ib</w:t>
            </w:r>
            <w:proofErr w:type="spellEnd"/>
            <w:r>
              <w:t xml:space="preserve"> Fgr. 2</w:t>
            </w:r>
          </w:p>
        </w:tc>
        <w:tc>
          <w:tcPr>
            <w:tcW w:w="1701" w:type="dxa"/>
          </w:tcPr>
          <w:p w:rsidR="00445EAD" w:rsidRDefault="000F37AD" w:rsidP="00A35D39">
            <w:pPr>
              <w:spacing w:before="120" w:after="120"/>
            </w:pPr>
            <w:r>
              <w:t>EG 14</w:t>
            </w:r>
          </w:p>
        </w:tc>
        <w:tc>
          <w:tcPr>
            <w:tcW w:w="1559" w:type="dxa"/>
            <w:shd w:val="clear" w:color="auto" w:fill="auto"/>
          </w:tcPr>
          <w:p w:rsidR="00445EAD" w:rsidRPr="000F37AD" w:rsidRDefault="000C1681" w:rsidP="006B591F">
            <w:pPr>
              <w:spacing w:before="120" w:after="120"/>
            </w:pPr>
            <w:r w:rsidRPr="000F37AD">
              <w:t>EG 14 Fgr. 2</w:t>
            </w:r>
          </w:p>
        </w:tc>
      </w:tr>
      <w:tr w:rsidR="00445EAD" w:rsidTr="00AB4DD7">
        <w:tc>
          <w:tcPr>
            <w:tcW w:w="4786" w:type="dxa"/>
          </w:tcPr>
          <w:p w:rsidR="00445EAD" w:rsidRDefault="00445EAD" w:rsidP="00445EAD">
            <w:pPr>
              <w:tabs>
                <w:tab w:val="left" w:pos="1050"/>
              </w:tabs>
              <w:spacing w:before="120" w:after="120"/>
            </w:pPr>
            <w:r>
              <w:t>M</w:t>
            </w:r>
            <w:r w:rsidR="000C1681">
              <w:t xml:space="preserve">. </w:t>
            </w:r>
            <w:r>
              <w:t>Leiter</w:t>
            </w:r>
            <w:r w:rsidR="008139B0">
              <w:t>/</w:t>
            </w:r>
            <w:r>
              <w:t>innen von Musikschulen, deren Tätigkeit sich aufgrund der Größe und Bedeutung der Schule wesentlich aus der E</w:t>
            </w:r>
            <w:r w:rsidR="008139B0">
              <w:t>G</w:t>
            </w:r>
            <w:r>
              <w:t xml:space="preserve"> 14 F</w:t>
            </w:r>
            <w:r w:rsidR="008139B0">
              <w:t>gr.</w:t>
            </w:r>
            <w:r>
              <w:t xml:space="preserve"> 1 heraushebt.</w:t>
            </w:r>
          </w:p>
          <w:p w:rsidR="00445EAD" w:rsidRDefault="00445EAD" w:rsidP="000C1681">
            <w:pPr>
              <w:tabs>
                <w:tab w:val="left" w:pos="1050"/>
              </w:tabs>
              <w:spacing w:before="120" w:after="120"/>
            </w:pPr>
            <w:r>
              <w:t>(Hierzu Protokollerklärungen Nrn. 1, 3 und 5)</w:t>
            </w:r>
          </w:p>
        </w:tc>
        <w:tc>
          <w:tcPr>
            <w:tcW w:w="1701" w:type="dxa"/>
          </w:tcPr>
          <w:p w:rsidR="00445EAD" w:rsidRDefault="000F37AD" w:rsidP="00A35D39">
            <w:pPr>
              <w:spacing w:before="120" w:after="120"/>
            </w:pPr>
            <w:r>
              <w:t xml:space="preserve">Ia </w:t>
            </w:r>
          </w:p>
        </w:tc>
        <w:tc>
          <w:tcPr>
            <w:tcW w:w="1701" w:type="dxa"/>
          </w:tcPr>
          <w:p w:rsidR="00445EAD" w:rsidRDefault="000F37AD" w:rsidP="00A35D39">
            <w:pPr>
              <w:spacing w:before="120" w:after="120"/>
            </w:pPr>
            <w:r>
              <w:t>EG 15</w:t>
            </w:r>
          </w:p>
        </w:tc>
        <w:tc>
          <w:tcPr>
            <w:tcW w:w="1559" w:type="dxa"/>
            <w:shd w:val="clear" w:color="auto" w:fill="auto"/>
          </w:tcPr>
          <w:p w:rsidR="00445EAD" w:rsidRPr="000F37AD" w:rsidRDefault="000C1681" w:rsidP="006B591F">
            <w:pPr>
              <w:spacing w:before="120" w:after="120"/>
            </w:pPr>
            <w:r w:rsidRPr="000F37AD">
              <w:t>EG 15</w:t>
            </w:r>
          </w:p>
        </w:tc>
      </w:tr>
    </w:tbl>
    <w:p w:rsidR="000F37AD" w:rsidRDefault="000F37AD">
      <w:r>
        <w:br w:type="page"/>
      </w:r>
    </w:p>
    <w:tbl>
      <w:tblPr>
        <w:tblStyle w:val="Tabellenraster"/>
        <w:tblW w:w="9747" w:type="dxa"/>
        <w:tblLook w:val="04A0" w:firstRow="1" w:lastRow="0" w:firstColumn="1" w:lastColumn="0" w:noHBand="0" w:noVBand="1"/>
      </w:tblPr>
      <w:tblGrid>
        <w:gridCol w:w="9747"/>
      </w:tblGrid>
      <w:tr w:rsidR="00445EAD" w:rsidTr="004B2A88">
        <w:tc>
          <w:tcPr>
            <w:tcW w:w="9747" w:type="dxa"/>
          </w:tcPr>
          <w:p w:rsidR="00445EAD" w:rsidRDefault="00445EAD" w:rsidP="00445EAD">
            <w:pPr>
              <w:tabs>
                <w:tab w:val="left" w:pos="1050"/>
              </w:tabs>
              <w:spacing w:before="120" w:after="120"/>
            </w:pPr>
            <w:r>
              <w:lastRenderedPageBreak/>
              <w:t>Protokollerklärungen:</w:t>
            </w:r>
          </w:p>
          <w:p w:rsidR="00445EAD" w:rsidRDefault="008139B0" w:rsidP="008139B0">
            <w:pPr>
              <w:tabs>
                <w:tab w:val="left" w:pos="1050"/>
              </w:tabs>
              <w:spacing w:before="120" w:after="120"/>
              <w:ind w:left="426" w:hanging="284"/>
            </w:pPr>
            <w:r>
              <w:t xml:space="preserve">1. </w:t>
            </w:r>
            <w:r w:rsidRPr="008139B0">
              <w:rPr>
                <w:vertAlign w:val="superscript"/>
              </w:rPr>
              <w:t>1</w:t>
            </w:r>
            <w:r w:rsidR="00445EAD">
              <w:t>Musikschullehrerinnen und -lehrer sind an Musikschulen im Sinne der P</w:t>
            </w:r>
            <w:r>
              <w:t>E</w:t>
            </w:r>
            <w:r w:rsidR="00445EAD">
              <w:t xml:space="preserve"> Nr. 5 tätige Beschäftigte, die</w:t>
            </w:r>
          </w:p>
          <w:p w:rsidR="00445EAD" w:rsidRDefault="008139B0" w:rsidP="008139B0">
            <w:pPr>
              <w:tabs>
                <w:tab w:val="left" w:pos="709"/>
              </w:tabs>
              <w:spacing w:before="120" w:after="120"/>
              <w:ind w:left="709" w:hanging="283"/>
            </w:pPr>
            <w:r>
              <w:t xml:space="preserve">a) </w:t>
            </w:r>
            <w:r w:rsidR="00445EAD">
              <w:t>nach einem achtsemestrigen Studium an einer Musikhochschule oder ei-</w:t>
            </w:r>
            <w:proofErr w:type="spellStart"/>
            <w:r w:rsidR="00445EAD">
              <w:t>ner</w:t>
            </w:r>
            <w:proofErr w:type="spellEnd"/>
            <w:r w:rsidR="00445EAD">
              <w:t xml:space="preserve"> Musikakademie die künstlerische Reifeprüfung bzw. die künstlerische Abschlussprüfung bzw. die A-Prüfung für Kirchenmusik,</w:t>
            </w:r>
          </w:p>
          <w:p w:rsidR="00445EAD" w:rsidRDefault="008139B0" w:rsidP="008139B0">
            <w:pPr>
              <w:tabs>
                <w:tab w:val="left" w:pos="709"/>
              </w:tabs>
              <w:spacing w:before="120" w:after="120"/>
              <w:ind w:left="709" w:hanging="283"/>
            </w:pPr>
            <w:r>
              <w:t xml:space="preserve">b) </w:t>
            </w:r>
            <w:r w:rsidR="00445EAD">
              <w:t xml:space="preserve">nach einem mindestens sechssemestrigen Studium an einer Musikhoch-schule oder einer Musikakademie den künstlerischen Teil der </w:t>
            </w:r>
            <w:proofErr w:type="spellStart"/>
            <w:r w:rsidR="00445EAD">
              <w:t>künstleri-schen</w:t>
            </w:r>
            <w:proofErr w:type="spellEnd"/>
            <w:r w:rsidR="00445EAD">
              <w:t xml:space="preserve"> Prüfung für das Lehramt am Gymnasium bzw. die Teilprüfung </w:t>
            </w:r>
            <w:proofErr w:type="spellStart"/>
            <w:r w:rsidR="00445EAD">
              <w:t>Mu-sik</w:t>
            </w:r>
            <w:proofErr w:type="spellEnd"/>
            <w:r w:rsidR="00445EAD">
              <w:t xml:space="preserve"> in der Ersten Staatsprüfung für das Lehramt am Gymnasium,</w:t>
            </w:r>
          </w:p>
          <w:p w:rsidR="00445EAD" w:rsidRDefault="008139B0" w:rsidP="008139B0">
            <w:pPr>
              <w:tabs>
                <w:tab w:val="left" w:pos="709"/>
              </w:tabs>
              <w:spacing w:before="120" w:after="120"/>
              <w:ind w:left="709" w:hanging="283"/>
            </w:pPr>
            <w:r>
              <w:t xml:space="preserve">c) </w:t>
            </w:r>
            <w:r w:rsidR="00445EAD">
              <w:t>an einer staatlichen Hochschule für Musik die Prüfung für Diplom-Musiklehrer,</w:t>
            </w:r>
          </w:p>
          <w:p w:rsidR="00445EAD" w:rsidRDefault="008139B0" w:rsidP="008139B0">
            <w:pPr>
              <w:tabs>
                <w:tab w:val="left" w:pos="709"/>
              </w:tabs>
              <w:spacing w:before="120" w:after="120"/>
              <w:ind w:left="709" w:hanging="283"/>
            </w:pPr>
            <w:r>
              <w:t xml:space="preserve">d) </w:t>
            </w:r>
            <w:r w:rsidR="00445EAD">
              <w:t>eine staatliche Musiklehrerprüfung im Sinne der Rahmenprüfungsordnung für die staatlichen Privatmusiklehrer (Beschluss der Kultusministerkonferenz vom 7. Oktober 1958) oder eine Prüfung im Sinne der Empfehlung der Kultusministerkonferenz über Rahmenbestimmungen für die Ausbildung und Prüfung von Lehrern an Musikschulen und selbstständigen Musiklehrern (Beschluss der Kultusministerkonferenz vom 9. November 1984),</w:t>
            </w:r>
          </w:p>
          <w:p w:rsidR="00445EAD" w:rsidRDefault="008139B0" w:rsidP="008139B0">
            <w:pPr>
              <w:tabs>
                <w:tab w:val="left" w:pos="709"/>
              </w:tabs>
              <w:spacing w:before="120" w:after="120"/>
              <w:ind w:left="709" w:hanging="283"/>
            </w:pPr>
            <w:r>
              <w:t xml:space="preserve">e) </w:t>
            </w:r>
            <w:r w:rsidR="00445EAD">
              <w:t>eine einer Prüfung im Sinne des Buchstaben d gleichwertige Prüfung (z.B. Erste Staatsprüfung für das Lehramt an Grund- und Hauptschulen mit dem Wahlfach Musik oder die B-Prüfung als Kirchenmusiker)</w:t>
            </w:r>
          </w:p>
          <w:p w:rsidR="00445EAD" w:rsidRDefault="00445EAD" w:rsidP="008139B0">
            <w:pPr>
              <w:tabs>
                <w:tab w:val="left" w:pos="1050"/>
              </w:tabs>
              <w:spacing w:before="120" w:after="120"/>
              <w:ind w:left="709" w:hanging="283"/>
            </w:pPr>
            <w:r>
              <w:t>mit Erfolg abgelegt haben.</w:t>
            </w:r>
          </w:p>
          <w:p w:rsidR="00445EAD" w:rsidRDefault="00445EAD" w:rsidP="008139B0">
            <w:pPr>
              <w:tabs>
                <w:tab w:val="left" w:pos="1050"/>
              </w:tabs>
              <w:spacing w:before="120" w:after="120"/>
              <w:ind w:left="567" w:hanging="141"/>
            </w:pPr>
            <w:r w:rsidRPr="008139B0">
              <w:rPr>
                <w:vertAlign w:val="superscript"/>
              </w:rPr>
              <w:t>2</w:t>
            </w:r>
            <w:r>
              <w:t>Den Musikschullehrerinnen und -lehrern im Sinne des Buchstaben e stehen gleich Beschäftigte,</w:t>
            </w:r>
          </w:p>
          <w:p w:rsidR="00445EAD" w:rsidRDefault="008139B0" w:rsidP="008139B0">
            <w:pPr>
              <w:tabs>
                <w:tab w:val="left" w:pos="1050"/>
              </w:tabs>
              <w:spacing w:before="120" w:after="120"/>
              <w:ind w:left="709" w:hanging="284"/>
            </w:pPr>
            <w:r>
              <w:t xml:space="preserve">a) </w:t>
            </w:r>
            <w:r w:rsidR="00445EAD">
              <w:t>denen nach Landesrecht die Bezeichnung „staatlich anerkannte Musik-schullehrerin“ oder „staatlich anerkannter Musiklehrer" verliehen worden ist,</w:t>
            </w:r>
          </w:p>
          <w:p w:rsidR="00445EAD" w:rsidRDefault="008139B0" w:rsidP="008139B0">
            <w:pPr>
              <w:tabs>
                <w:tab w:val="left" w:pos="1050"/>
              </w:tabs>
              <w:spacing w:before="120" w:after="120"/>
              <w:ind w:left="709" w:hanging="284"/>
            </w:pPr>
            <w:r>
              <w:t xml:space="preserve">b) </w:t>
            </w:r>
            <w:r w:rsidR="00445EAD">
              <w:t>die keine Prüfung abgelegt haben, jedoch eine entsprechende Ausbildung nachweisen und die aufgrund gleichwertiger Fähigkeiten und ihrer Erfahrungen die Tätigkeit von Musikschullehrerinnen und -lehrern ausüben.</w:t>
            </w:r>
          </w:p>
          <w:p w:rsidR="00445EAD" w:rsidRDefault="008139B0" w:rsidP="008139B0">
            <w:pPr>
              <w:tabs>
                <w:tab w:val="left" w:pos="1050"/>
              </w:tabs>
              <w:spacing w:before="120" w:after="120"/>
              <w:ind w:left="284" w:hanging="284"/>
            </w:pPr>
            <w:r>
              <w:t xml:space="preserve">2. </w:t>
            </w:r>
            <w:r w:rsidR="00445EAD">
              <w:t>Die  Beschäftigten erhalten, solange sie aufgrund ausdrücklicher Anordnung einen Fachbereich, in dem mindestens 150 Jahreswochenstunden Unterricht erteilt werden, zu betreuen haben, eine monatliche Funktionszulage in Höhe von 76,69 Euro. </w:t>
            </w:r>
          </w:p>
          <w:p w:rsidR="00445EAD" w:rsidRDefault="008139B0" w:rsidP="008139B0">
            <w:pPr>
              <w:tabs>
                <w:tab w:val="left" w:pos="1050"/>
              </w:tabs>
              <w:spacing w:before="120" w:after="120"/>
              <w:ind w:left="284" w:hanging="284"/>
            </w:pPr>
            <w:r>
              <w:t xml:space="preserve">3. </w:t>
            </w:r>
            <w:r w:rsidR="00445EAD">
              <w:t xml:space="preserve">Die Eingruppierung nach dem jeweiligen Tätigkeitsmerkmal setzt voraus, dass die Beschäftigten durch ausdrückliche schriftliche Anordnung zur Betreuerin oder zum Betreuer des Fachbereichs, für den Unterricht in der </w:t>
            </w:r>
            <w:proofErr w:type="spellStart"/>
            <w:r w:rsidR="00445EAD">
              <w:t>studienvorberei-tenden</w:t>
            </w:r>
            <w:proofErr w:type="spellEnd"/>
            <w:r w:rsidR="00445EAD">
              <w:t xml:space="preserve"> Ausbildung, zur Leiterin oder zum Leiter des Ensembles, zur Leiterin oder zum Leiter, zur ständigen Vertreterin oder zum ständigen Vertreter der Lei-</w:t>
            </w:r>
            <w:proofErr w:type="spellStart"/>
            <w:r w:rsidR="00445EAD">
              <w:t>terin</w:t>
            </w:r>
            <w:proofErr w:type="spellEnd"/>
            <w:r w:rsidR="00445EAD">
              <w:t xml:space="preserve"> oder des Leiters bzw. zur Leiterin oder zum Leiter der Zweigstelle der </w:t>
            </w:r>
            <w:proofErr w:type="spellStart"/>
            <w:r w:rsidR="00445EAD">
              <w:t>Mu-sikschule</w:t>
            </w:r>
            <w:proofErr w:type="spellEnd"/>
            <w:r w:rsidR="00445EAD">
              <w:t xml:space="preserve"> bestellt worden sind.</w:t>
            </w:r>
          </w:p>
          <w:p w:rsidR="00445EAD" w:rsidRDefault="008139B0" w:rsidP="008139B0">
            <w:pPr>
              <w:tabs>
                <w:tab w:val="left" w:pos="1050"/>
              </w:tabs>
              <w:spacing w:before="120" w:after="120"/>
              <w:ind w:left="284" w:hanging="284"/>
            </w:pPr>
            <w:r>
              <w:t xml:space="preserve">4. </w:t>
            </w:r>
            <w:r w:rsidR="00445EAD">
              <w:t>Die Jahreswochenstunden sind dadurch zu ermitteln, dass die Unterrichtsstunden, die die Lehrkräfte der Musikschule (Leiterin oder Leiter, ständige Vertreterin oder ständiger Vertreter der Leiterin oder des Leiters, Musikschullehrerinnen und Musikschullehrer sowie Beschäftigte in der Tätigkeit von Musikschullehrerinnen und Musikschullehrern, ohne Rücksicht darauf, ob sie unter den TVöD fallen) im Schuljahr zu erteilen haben, in Unterrichtsminuten umgerechnet werden und die sich ergebende Summe durch 45 und das Ergebnis durch die Zahl der Wochen geteilt wird, in denen während des Schuljahres Unterricht zu erteilen ist.</w:t>
            </w:r>
          </w:p>
          <w:p w:rsidR="00445EAD" w:rsidRDefault="008139B0" w:rsidP="008139B0">
            <w:pPr>
              <w:tabs>
                <w:tab w:val="left" w:pos="1050"/>
              </w:tabs>
              <w:spacing w:before="120" w:after="120"/>
              <w:ind w:left="284" w:hanging="284"/>
            </w:pPr>
            <w:r>
              <w:t xml:space="preserve">5. </w:t>
            </w:r>
            <w:r w:rsidR="00445EAD">
              <w:t>Musikschulen sind Bildungseinrichtungen, die die Aufgabe haben, ihre Schülerinnen und Schüler an die Musik heranzuführen, ihre Begabungen frühzeitig zu erkennen, sie individuell zu fördern und bei entsprechender Begabung ihnen gegebenenfalls eine studienvorbereitende Ausbildung zu erteilen.</w:t>
            </w:r>
          </w:p>
          <w:p w:rsidR="00445EAD" w:rsidRDefault="008139B0" w:rsidP="008139B0">
            <w:pPr>
              <w:tabs>
                <w:tab w:val="left" w:pos="1050"/>
              </w:tabs>
              <w:spacing w:before="120" w:after="120"/>
              <w:ind w:left="284" w:hanging="284"/>
            </w:pPr>
            <w:r>
              <w:lastRenderedPageBreak/>
              <w:t xml:space="preserve">6. </w:t>
            </w:r>
            <w:r w:rsidR="00445EAD">
              <w:t>Die studienvorbereitende Ausbildung setzt voraus, dass die Schülerin oder der Schüler in mindestens einem Hauptfach und in mindestens einem Nebenfach bzw. einem Ergänzungsfach zur Vorbereitung auf die Aufnahmeprüfung einer Musikhochschule unterrichtet wird.</w:t>
            </w:r>
          </w:p>
          <w:p w:rsidR="00445EAD" w:rsidRDefault="008139B0" w:rsidP="008139B0">
            <w:pPr>
              <w:tabs>
                <w:tab w:val="left" w:pos="1050"/>
              </w:tabs>
              <w:spacing w:before="120" w:after="120"/>
              <w:ind w:left="284" w:hanging="284"/>
            </w:pPr>
            <w:r>
              <w:t xml:space="preserve">7. </w:t>
            </w:r>
            <w:r w:rsidR="00445EAD">
              <w:t>Zweigstellen im Sinne dieses Tätigkeitsmerkmals sind auch Einrichtungen mit einer anderen Bezeichnung (z.B. Bezirksstellen, Außenstellen).</w:t>
            </w:r>
          </w:p>
          <w:p w:rsidR="00445EAD" w:rsidRPr="00DB5EC0" w:rsidRDefault="008139B0" w:rsidP="008139B0">
            <w:pPr>
              <w:tabs>
                <w:tab w:val="left" w:pos="1050"/>
              </w:tabs>
              <w:spacing w:before="120" w:after="120"/>
              <w:ind w:left="284" w:hanging="284"/>
              <w:rPr>
                <w:b/>
                <w:color w:val="FF0000"/>
              </w:rPr>
            </w:pPr>
            <w:r>
              <w:t xml:space="preserve">8. </w:t>
            </w:r>
            <w:r w:rsidR="00445EAD">
              <w:t xml:space="preserve">Dieses Tätigkeitsmerkmal gilt auch für Leiterinnen und Leiter von neu </w:t>
            </w:r>
            <w:proofErr w:type="spellStart"/>
            <w:r w:rsidR="00445EAD">
              <w:t>gegrün-deten</w:t>
            </w:r>
            <w:proofErr w:type="spellEnd"/>
            <w:r w:rsidR="00445EAD">
              <w:t xml:space="preserve"> Musikschulen, wenn damit zu rechnen ist, dass innerhalb von vier Jahren die geforderte Jahreswochenstundenzahl erreicht wird.</w:t>
            </w:r>
          </w:p>
        </w:tc>
      </w:tr>
    </w:tbl>
    <w:p w:rsidR="00A35D39" w:rsidRDefault="00A35D39" w:rsidP="00141E3F">
      <w:pPr>
        <w:spacing w:after="120"/>
      </w:pPr>
    </w:p>
    <w:sectPr w:rsidR="00A35D39"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BE5"/>
    <w:rsid w:val="0001508F"/>
    <w:rsid w:val="000B4891"/>
    <w:rsid w:val="000C1681"/>
    <w:rsid w:val="000F37AD"/>
    <w:rsid w:val="001127F0"/>
    <w:rsid w:val="00136548"/>
    <w:rsid w:val="00141E3F"/>
    <w:rsid w:val="00196533"/>
    <w:rsid w:val="0024307F"/>
    <w:rsid w:val="00256218"/>
    <w:rsid w:val="003170D8"/>
    <w:rsid w:val="00374012"/>
    <w:rsid w:val="003E4B8B"/>
    <w:rsid w:val="004175F2"/>
    <w:rsid w:val="004453B5"/>
    <w:rsid w:val="00445EAD"/>
    <w:rsid w:val="004670A8"/>
    <w:rsid w:val="004F5823"/>
    <w:rsid w:val="00553998"/>
    <w:rsid w:val="005769AF"/>
    <w:rsid w:val="005D197E"/>
    <w:rsid w:val="0063135D"/>
    <w:rsid w:val="00665954"/>
    <w:rsid w:val="00670D0B"/>
    <w:rsid w:val="006B591F"/>
    <w:rsid w:val="0071573D"/>
    <w:rsid w:val="00735B2A"/>
    <w:rsid w:val="0078025D"/>
    <w:rsid w:val="00782911"/>
    <w:rsid w:val="007B23EB"/>
    <w:rsid w:val="007E5A13"/>
    <w:rsid w:val="00812D1B"/>
    <w:rsid w:val="008139B0"/>
    <w:rsid w:val="0081598C"/>
    <w:rsid w:val="008330F7"/>
    <w:rsid w:val="00840B30"/>
    <w:rsid w:val="0089162B"/>
    <w:rsid w:val="009A7EC0"/>
    <w:rsid w:val="009B790A"/>
    <w:rsid w:val="00A30E0C"/>
    <w:rsid w:val="00A35D39"/>
    <w:rsid w:val="00A4425D"/>
    <w:rsid w:val="00AE00BF"/>
    <w:rsid w:val="00AF03A0"/>
    <w:rsid w:val="00AF1BB0"/>
    <w:rsid w:val="00B65B9B"/>
    <w:rsid w:val="00BC223E"/>
    <w:rsid w:val="00C27548"/>
    <w:rsid w:val="00C2788B"/>
    <w:rsid w:val="00C57D48"/>
    <w:rsid w:val="00C63756"/>
    <w:rsid w:val="00CD48A0"/>
    <w:rsid w:val="00CE31B9"/>
    <w:rsid w:val="00DA46EA"/>
    <w:rsid w:val="00DB5EC0"/>
    <w:rsid w:val="00DC170B"/>
    <w:rsid w:val="00E00484"/>
    <w:rsid w:val="00E04CD2"/>
    <w:rsid w:val="00E240DD"/>
    <w:rsid w:val="00E41A97"/>
    <w:rsid w:val="00E713CC"/>
    <w:rsid w:val="00E96772"/>
    <w:rsid w:val="00F138ED"/>
    <w:rsid w:val="00F23247"/>
    <w:rsid w:val="00F626E7"/>
    <w:rsid w:val="00F96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21E78-BBAE-4480-B692-5CD9C3D9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D0A3E480.dotm</Template>
  <TotalTime>0</TotalTime>
  <Pages>4</Pages>
  <Words>1096</Words>
  <Characters>6501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2016-10-11T08:51:00Z</dcterms:created>
  <dcterms:modified xsi:type="dcterms:W3CDTF">2016-10-11T08:51:00Z</dcterms:modified>
</cp:coreProperties>
</file>